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A4750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A4750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A475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A475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A475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A475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A4750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A4750F">
        <w:rPr>
          <w:b w:val="0"/>
        </w:rPr>
        <w:t xml:space="preserve"> 25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A4750F" w:rsidP="00C91B2A">
            <w:pPr>
              <w:jc w:val="center"/>
            </w:pPr>
            <w:r>
              <w:t>Музейный работник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A4750F" w:rsidRPr="00A4750F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A4750F" w:rsidRPr="00A4750F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A4750F" w:rsidRPr="00A4750F">
        <w:rPr>
          <w:u w:val="single"/>
        </w:rPr>
        <w:t xml:space="preserve">   КВАЛИФИКАЦИОННЫЕ ХАРАКТЕРИСТИКИ ДОЛЖНОСТЕЙ РАБОТНИКОВ КУЛЬТУРЫ, ИСКУССТВА И КИНЕМАТОГРАФИИ, утверждены приказом Министерства здравоохранения и социального развития Российской Федерации от 30 марта 2011 г. N 251н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A4750F" w:rsidRPr="00A4750F">
        <w:rPr>
          <w:u w:val="single"/>
        </w:rPr>
        <w:t>24248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A4750F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A4750F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A4750F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A4750F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A4750F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A4750F" w:rsidP="0098630F">
            <w:pPr>
              <w:jc w:val="center"/>
            </w:pPr>
            <w:r>
              <w:t>031-815-503 21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A4750F" w:rsidRPr="00A4750F">
        <w:rPr>
          <w:rStyle w:val="aa"/>
        </w:rPr>
        <w:t xml:space="preserve"> Ноутбук, ауди-видео аппратура, интерактивная доска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A4750F" w:rsidRPr="00A4750F">
        <w:rPr>
          <w:rStyle w:val="aa"/>
        </w:rPr>
        <w:t xml:space="preserve"> Канцелярские принадлежности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D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D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D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D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D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D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D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D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5A6DE2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D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D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D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D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5A6DE2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D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5A6DE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5A6D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5A6DE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5A6DE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475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475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475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475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475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A4750F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B3701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B3701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4750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B37012" w:rsidRPr="00B37012">
        <w:rPr>
          <w:i/>
          <w:u w:val="single"/>
        </w:rPr>
        <w:t>1. Рекомендации по улучшению условий труда: не требуются</w:t>
      </w:r>
      <w:r w:rsidR="00B37012" w:rsidRPr="00B37012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B37012" w:rsidRPr="00B37012">
        <w:rPr>
          <w:i/>
          <w:u w:val="single"/>
        </w:rPr>
        <w:tab/>
        <w:t>   </w:t>
      </w:r>
      <w:r w:rsidR="00B37012" w:rsidRPr="00B37012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5A6DE2" w:rsidRPr="005A6DE2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A4750F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A4750F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A4750F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A475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A4750F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A4750F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A475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A4750F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A4750F" w:rsidRPr="00A4750F" w:rsidTr="00A4750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750F" w:rsidRPr="00A4750F" w:rsidRDefault="00A4750F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750F" w:rsidRPr="00A4750F" w:rsidRDefault="00A4750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750F" w:rsidRPr="00A4750F" w:rsidRDefault="00A4750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4750F" w:rsidRPr="00A4750F" w:rsidRDefault="00A4750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750F" w:rsidRPr="00A4750F" w:rsidRDefault="00A4750F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4750F" w:rsidRPr="00A4750F" w:rsidRDefault="00A4750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750F" w:rsidRPr="00A4750F" w:rsidRDefault="00A4750F" w:rsidP="004E51DC">
            <w:pPr>
              <w:pStyle w:val="a8"/>
            </w:pPr>
          </w:p>
        </w:tc>
      </w:tr>
      <w:tr w:rsidR="00A4750F" w:rsidRPr="00A4750F" w:rsidTr="00A4750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4750F" w:rsidRPr="00A4750F" w:rsidRDefault="00A4750F" w:rsidP="004E51DC">
            <w:pPr>
              <w:pStyle w:val="a8"/>
              <w:rPr>
                <w:vertAlign w:val="superscript"/>
              </w:rPr>
            </w:pPr>
            <w:r w:rsidRPr="00A4750F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A4750F" w:rsidRPr="00A4750F" w:rsidRDefault="00A475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4750F" w:rsidRPr="00A4750F" w:rsidRDefault="00A4750F" w:rsidP="004E51DC">
            <w:pPr>
              <w:pStyle w:val="a8"/>
              <w:rPr>
                <w:vertAlign w:val="superscript"/>
              </w:rPr>
            </w:pPr>
            <w:r w:rsidRPr="00A475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4750F" w:rsidRPr="00A4750F" w:rsidRDefault="00A475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4750F" w:rsidRPr="00A4750F" w:rsidRDefault="00A4750F" w:rsidP="004E51DC">
            <w:pPr>
              <w:pStyle w:val="a8"/>
              <w:rPr>
                <w:color w:val="000000"/>
                <w:vertAlign w:val="superscript"/>
              </w:rPr>
            </w:pPr>
            <w:r w:rsidRPr="00A4750F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A4750F" w:rsidRPr="00A4750F" w:rsidRDefault="00A4750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4750F" w:rsidRPr="00A4750F" w:rsidRDefault="00A4750F" w:rsidP="004E51DC">
            <w:pPr>
              <w:pStyle w:val="a8"/>
              <w:rPr>
                <w:vertAlign w:val="superscript"/>
              </w:rPr>
            </w:pPr>
            <w:r w:rsidRPr="00A4750F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A4750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A4750F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A4750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25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5A6DE2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5A6DE2" w:rsidRPr="005A6DE2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4248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КУЛЬТУРЫ, ИСКУССТВА И КИНЕМАТОГРАФИИ, утверждены приказом Министерства здравоохранения и социального развития Российской Федерации от 30 марта 2011 г. N 251н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25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25 "/>
    <w:docVar w:name="oborud" w:val=" Ноутбук, ауди-видео аппратура, интерактивная доска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3294AEBBFA0447098C9B5000C674C328"/>
    <w:docVar w:name="rm_id" w:val="19"/>
    <w:docVar w:name="rm_name" w:val="                                          "/>
    <w:docVar w:name="rm_number" w:val=" 25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072B4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37D73"/>
    <w:rsid w:val="001429B1"/>
    <w:rsid w:val="00145419"/>
    <w:rsid w:val="001456F8"/>
    <w:rsid w:val="0015635F"/>
    <w:rsid w:val="001607C8"/>
    <w:rsid w:val="00194A53"/>
    <w:rsid w:val="001B24BA"/>
    <w:rsid w:val="001F4D8D"/>
    <w:rsid w:val="001F5DDB"/>
    <w:rsid w:val="00232C8F"/>
    <w:rsid w:val="00234932"/>
    <w:rsid w:val="00244615"/>
    <w:rsid w:val="002A0605"/>
    <w:rsid w:val="002E55C6"/>
    <w:rsid w:val="002F106E"/>
    <w:rsid w:val="00305B2F"/>
    <w:rsid w:val="003253FC"/>
    <w:rsid w:val="00345BDC"/>
    <w:rsid w:val="00367816"/>
    <w:rsid w:val="003876C3"/>
    <w:rsid w:val="003C24DB"/>
    <w:rsid w:val="003C5C39"/>
    <w:rsid w:val="003F743E"/>
    <w:rsid w:val="0040104A"/>
    <w:rsid w:val="00402CAC"/>
    <w:rsid w:val="00444410"/>
    <w:rsid w:val="00481C22"/>
    <w:rsid w:val="0048599E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A6DE2"/>
    <w:rsid w:val="005B466C"/>
    <w:rsid w:val="005B6FBB"/>
    <w:rsid w:val="005B7FE8"/>
    <w:rsid w:val="005C0A9A"/>
    <w:rsid w:val="005F6B08"/>
    <w:rsid w:val="00625003"/>
    <w:rsid w:val="0065469D"/>
    <w:rsid w:val="0069682B"/>
    <w:rsid w:val="006C28B3"/>
    <w:rsid w:val="007049EB"/>
    <w:rsid w:val="00710271"/>
    <w:rsid w:val="00717C9F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C30D2"/>
    <w:rsid w:val="007D1852"/>
    <w:rsid w:val="007D2CEA"/>
    <w:rsid w:val="007D5242"/>
    <w:rsid w:val="007E77DF"/>
    <w:rsid w:val="00835248"/>
    <w:rsid w:val="00870BFB"/>
    <w:rsid w:val="00883461"/>
    <w:rsid w:val="008E68DE"/>
    <w:rsid w:val="008E70C1"/>
    <w:rsid w:val="00904795"/>
    <w:rsid w:val="0090588D"/>
    <w:rsid w:val="0092778A"/>
    <w:rsid w:val="00967790"/>
    <w:rsid w:val="0098630F"/>
    <w:rsid w:val="009A5800"/>
    <w:rsid w:val="00A0062F"/>
    <w:rsid w:val="00A100AB"/>
    <w:rsid w:val="00A12349"/>
    <w:rsid w:val="00A4750F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37012"/>
    <w:rsid w:val="00B90BF9"/>
    <w:rsid w:val="00BA5029"/>
    <w:rsid w:val="00BC2F3C"/>
    <w:rsid w:val="00C02721"/>
    <w:rsid w:val="00C03F4A"/>
    <w:rsid w:val="00C34BC6"/>
    <w:rsid w:val="00C91B2A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25EDD"/>
    <w:rsid w:val="00E30B8E"/>
    <w:rsid w:val="00E31E5D"/>
    <w:rsid w:val="00E36337"/>
    <w:rsid w:val="00E370F2"/>
    <w:rsid w:val="00E43EDA"/>
    <w:rsid w:val="00E442A3"/>
    <w:rsid w:val="00E559FE"/>
    <w:rsid w:val="00EB72AD"/>
    <w:rsid w:val="00EC37A1"/>
    <w:rsid w:val="00ED1555"/>
    <w:rsid w:val="00EE396B"/>
    <w:rsid w:val="00EF07A3"/>
    <w:rsid w:val="00EF3DC4"/>
    <w:rsid w:val="00F31AF6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5</cp:revision>
  <dcterms:created xsi:type="dcterms:W3CDTF">2024-11-02T17:42:00Z</dcterms:created>
  <dcterms:modified xsi:type="dcterms:W3CDTF">2024-11-02T18:12:00Z</dcterms:modified>
</cp:coreProperties>
</file>